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DE6E54" w:rsidRPr="005938D4" w:rsidRDefault="00DE6E54" w:rsidP="00DE6E54">
      <w:pPr>
        <w:ind w:left="2892" w:firstLine="794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>З А П О В Е Д</w:t>
      </w:r>
    </w:p>
    <w:p w:rsidR="00DE6E54" w:rsidRPr="005938D4" w:rsidRDefault="00DE6E54" w:rsidP="00DE6E54">
      <w:pPr>
        <w:ind w:left="3600" w:firstLine="228"/>
        <w:rPr>
          <w:lang w:val="bg-BG"/>
        </w:rPr>
      </w:pPr>
      <w:r w:rsidRPr="005938D4">
        <w:rPr>
          <w:lang w:val="bg-BG"/>
        </w:rPr>
        <w:t>№</w:t>
      </w:r>
      <w:r>
        <w:rPr>
          <w:lang w:val="bg-BG"/>
        </w:rPr>
        <w:t xml:space="preserve"> ПО-09-523</w:t>
      </w:r>
      <w:r>
        <w:rPr>
          <w:lang w:val="bg-BG"/>
        </w:rPr>
        <w:t>-4</w:t>
      </w:r>
    </w:p>
    <w:p w:rsidR="00DE6E54" w:rsidRDefault="00DE6E54" w:rsidP="00DE6E54">
      <w:pPr>
        <w:ind w:left="3120" w:firstLine="708"/>
        <w:rPr>
          <w:lang w:val="bg-BG"/>
        </w:rPr>
      </w:pPr>
      <w:r w:rsidRPr="005938D4">
        <w:rPr>
          <w:lang w:val="bg-BG"/>
        </w:rPr>
        <w:t>София,</w:t>
      </w:r>
      <w:r>
        <w:rPr>
          <w:lang w:val="bg-BG"/>
        </w:rPr>
        <w:t xml:space="preserve"> </w:t>
      </w:r>
      <w:bookmarkStart w:id="0" w:name="_GoBack"/>
      <w:bookmarkEnd w:id="0"/>
      <w:r>
        <w:t>29</w:t>
      </w:r>
      <w:r>
        <w:rPr>
          <w:lang w:val="bg-BG"/>
        </w:rPr>
        <w:t>.09.2020</w:t>
      </w:r>
      <w:r w:rsidRPr="005938D4">
        <w:rPr>
          <w:lang w:val="bg-BG"/>
        </w:rPr>
        <w:t xml:space="preserve">г.  </w:t>
      </w:r>
    </w:p>
    <w:p w:rsidR="006C3346" w:rsidRPr="005938D4" w:rsidRDefault="006C3346" w:rsidP="00BE4052">
      <w:pPr>
        <w:ind w:left="2880" w:firstLine="720"/>
        <w:rPr>
          <w:lang w:val="bg-BG"/>
        </w:rPr>
      </w:pP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>те, обн.ДВ.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EF3588">
        <w:rPr>
          <w:lang w:val="bg-BG"/>
        </w:rPr>
        <w:t>№</w:t>
      </w:r>
      <w:r w:rsidR="006C3346">
        <w:rPr>
          <w:lang w:val="bg-BG"/>
        </w:rPr>
        <w:t>ПО-09-523/05.08.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</w:t>
      </w:r>
      <w:r w:rsidR="006C3346">
        <w:rPr>
          <w:b/>
          <w:lang w:val="bg-BG"/>
        </w:rPr>
        <w:t>.Брезе</w:t>
      </w:r>
      <w:r w:rsidRPr="005938D4">
        <w:rPr>
          <w:b/>
          <w:lang w:val="bg-BG"/>
        </w:rPr>
        <w:t xml:space="preserve">, общ. </w:t>
      </w:r>
      <w:r w:rsidR="006C3346">
        <w:rPr>
          <w:b/>
          <w:lang w:val="bg-BG"/>
        </w:rPr>
        <w:t>Своге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6C3346">
        <w:rPr>
          <w:lang w:val="bg-BG"/>
        </w:rPr>
        <w:t>06272,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D4743D" w:rsidRPr="005938D4" w:rsidRDefault="00D4743D" w:rsidP="005745ED">
      <w:pPr>
        <w:ind w:firstLine="720"/>
        <w:jc w:val="both"/>
        <w:rPr>
          <w:lang w:val="bg-BG"/>
        </w:rPr>
      </w:pPr>
    </w:p>
    <w:tbl>
      <w:tblPr>
        <w:tblW w:w="821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5"/>
        <w:gridCol w:w="808"/>
        <w:gridCol w:w="850"/>
        <w:gridCol w:w="666"/>
        <w:gridCol w:w="850"/>
        <w:gridCol w:w="894"/>
        <w:gridCol w:w="1276"/>
      </w:tblGrid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30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2.24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79.98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72.34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2.27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39.97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119.86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23.94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23.93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147.71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160.03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37.197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7.546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58.29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74.80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68.31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68.30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68.32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4.430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177.21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2.863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114.52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18.77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58.92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6.165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246.61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159.307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8.120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119.90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lastRenderedPageBreak/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8.112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8.111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"ТЕЛКО ТЕХ" ООД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8.113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39.99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45.502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41.816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1672.64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ГЕОРГИ АНДРЕЕВ ВЕЛИЧКОВ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47.88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ГЕОРГИ АНДРЕЕВ ВЕЛИЧКОВ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1.197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47.88</w:t>
            </w:r>
          </w:p>
        </w:tc>
      </w:tr>
      <w:tr w:rsidR="000A3FFB" w:rsidRPr="007C2ED1" w:rsidTr="00A31E3F">
        <w:trPr>
          <w:cantSplit/>
          <w:trHeight w:val="227"/>
          <w:jc w:val="center"/>
        </w:trPr>
        <w:tc>
          <w:tcPr>
            <w:tcW w:w="2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0A3F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ОБЩО (</w:t>
            </w:r>
            <w:proofErr w:type="spellStart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C2ED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F26740" w:rsidRDefault="00F26740" w:rsidP="00F2674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7C2ED1" w:rsidRDefault="000A3FFB" w:rsidP="00B50B8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F26740" w:rsidRDefault="00F26740" w:rsidP="00F2674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43.013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FFB" w:rsidRPr="00F26740" w:rsidRDefault="00F26740" w:rsidP="00F2674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1720.52</w:t>
            </w:r>
          </w:p>
        </w:tc>
      </w:tr>
    </w:tbl>
    <w:p w:rsidR="00617A58" w:rsidRPr="00345A3B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9B3FDB" w:rsidRPr="005938D4" w:rsidRDefault="00713EC9" w:rsidP="006C3346">
      <w:pPr>
        <w:jc w:val="both"/>
        <w:rPr>
          <w:b/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6C3346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гр</w:t>
      </w:r>
      <w:proofErr w:type="gramStart"/>
      <w:r w:rsidR="006C3346">
        <w:rPr>
          <w:lang w:val="ru-RU"/>
        </w:rPr>
        <w:t>.С</w:t>
      </w:r>
      <w:proofErr w:type="gramEnd"/>
      <w:r w:rsidR="006C3346">
        <w:rPr>
          <w:lang w:val="ru-RU"/>
        </w:rPr>
        <w:t>воге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Своге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6C3346">
        <w:rPr>
          <w:lang w:val="ru-RU"/>
        </w:rPr>
        <w:t>.Брезе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753FF4" w:rsidRPr="005938D4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  </w:t>
      </w:r>
      <w:r w:rsidR="00753FF4"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DE6E54" w:rsidRPr="00373CCB" w:rsidRDefault="00DE6E54" w:rsidP="00DE6E5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>
        <w:rPr>
          <w:b/>
          <w:lang w:val="bg-BG"/>
        </w:rPr>
        <w:tab/>
        <w:t>/П/</w:t>
      </w:r>
    </w:p>
    <w:p w:rsidR="00DE6E54" w:rsidRPr="00373CCB" w:rsidRDefault="00DE6E54" w:rsidP="00DE6E5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DE6E54" w:rsidRPr="00373CCB" w:rsidRDefault="00DE6E54" w:rsidP="00DE6E5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DE6E54" w:rsidRPr="00373CCB" w:rsidRDefault="00DE6E54" w:rsidP="00DE6E5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DE6E54" w:rsidRDefault="00DE6E54" w:rsidP="00DE6E54">
      <w:pPr>
        <w:rPr>
          <w:i/>
          <w:lang w:val="bg-BG"/>
        </w:rPr>
      </w:pP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067CA3" w:rsidRPr="00BF6EF8" w:rsidRDefault="00067CA3" w:rsidP="005938D4">
      <w:pPr>
        <w:rPr>
          <w:i/>
          <w:lang w:val="bg-BG"/>
        </w:rPr>
      </w:pPr>
    </w:p>
    <w:p w:rsidR="00F06BC9" w:rsidRPr="005938D4" w:rsidRDefault="00F06BC9" w:rsidP="005938D4">
      <w:pPr>
        <w:rPr>
          <w:i/>
          <w:lang w:val="bg-BG"/>
        </w:rPr>
      </w:pPr>
    </w:p>
    <w:sectPr w:rsidR="00F06BC9" w:rsidRPr="005938D4" w:rsidSect="006E2FD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839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2AE" w:rsidRDefault="007C22AE">
      <w:r>
        <w:separator/>
      </w:r>
    </w:p>
  </w:endnote>
  <w:endnote w:type="continuationSeparator" w:id="0">
    <w:p w:rsidR="007C22AE" w:rsidRDefault="007C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Default="00345A3B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A4994" w:rsidRDefault="00345A3B" w:rsidP="005A4994">
    <w:pPr>
      <w:pStyle w:val="Footer"/>
      <w:framePr w:wrap="around" w:vAnchor="text" w:hAnchor="page" w:x="10261" w:y="-133"/>
      <w:rPr>
        <w:rStyle w:val="PageNumber"/>
        <w:lang w:val="bg-BG"/>
      </w:rPr>
    </w:pPr>
    <w:r w:rsidRPr="005A4994">
      <w:rPr>
        <w:rStyle w:val="PageNumber"/>
      </w:rPr>
      <w:fldChar w:fldCharType="begin"/>
    </w:r>
    <w:r w:rsidRPr="005A4994">
      <w:rPr>
        <w:rStyle w:val="PageNumber"/>
      </w:rPr>
      <w:instrText xml:space="preserve">PAGE  </w:instrText>
    </w:r>
    <w:r w:rsidRPr="005A4994">
      <w:rPr>
        <w:rStyle w:val="PageNumber"/>
      </w:rPr>
      <w:fldChar w:fldCharType="separate"/>
    </w:r>
    <w:r w:rsidR="00DE6E54">
      <w:rPr>
        <w:rStyle w:val="PageNumber"/>
        <w:noProof/>
      </w:rPr>
      <w:t>2</w:t>
    </w:r>
    <w:r w:rsidRPr="005A4994">
      <w:rPr>
        <w:rStyle w:val="PageNumber"/>
      </w:rPr>
      <w:fldChar w:fldCharType="end"/>
    </w:r>
    <w:r w:rsidR="005A4994" w:rsidRPr="005A4994">
      <w:rPr>
        <w:rStyle w:val="PageNumber"/>
        <w:lang w:val="bg-BG"/>
      </w:rPr>
      <w:t>/2</w:t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94" w:rsidRDefault="005A4994">
    <w:pPr>
      <w:pStyle w:val="Footer"/>
      <w:rPr>
        <w:lang w:val="bg-BG"/>
      </w:rPr>
    </w:pPr>
    <w:r>
      <w:rPr>
        <w:lang w:val="bg-BG"/>
      </w:rPr>
      <w:tab/>
    </w:r>
    <w:r>
      <w:rPr>
        <w:lang w:val="bg-BG"/>
      </w:rPr>
      <w:tab/>
      <w:t>1/2</w:t>
    </w:r>
  </w:p>
  <w:p w:rsidR="005A4994" w:rsidRDefault="005A4994">
    <w:pPr>
      <w:pStyle w:val="Footer"/>
      <w:rPr>
        <w:lang w:val="bg-BG"/>
      </w:rPr>
    </w:pPr>
  </w:p>
  <w:p w:rsidR="005A4994" w:rsidRPr="005A4994" w:rsidRDefault="005A4994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2AE" w:rsidRDefault="007C22AE">
      <w:r>
        <w:separator/>
      </w:r>
    </w:p>
  </w:footnote>
  <w:footnote w:type="continuationSeparator" w:id="0">
    <w:p w:rsidR="007C22AE" w:rsidRDefault="007C2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5A3B" w:rsidRPr="005B69F7" w:rsidRDefault="00D8106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2B3E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3FFB"/>
    <w:rsid w:val="000A519D"/>
    <w:rsid w:val="000C5047"/>
    <w:rsid w:val="000E2804"/>
    <w:rsid w:val="000E46A8"/>
    <w:rsid w:val="000F691D"/>
    <w:rsid w:val="0010044E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597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A4994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3346"/>
    <w:rsid w:val="006C5E63"/>
    <w:rsid w:val="006E1608"/>
    <w:rsid w:val="006E2F1D"/>
    <w:rsid w:val="006E2FD9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ED6"/>
    <w:rsid w:val="00794F6B"/>
    <w:rsid w:val="007964C9"/>
    <w:rsid w:val="007A06D3"/>
    <w:rsid w:val="007A6290"/>
    <w:rsid w:val="007B4B8A"/>
    <w:rsid w:val="007C22AE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1E3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C4AA8"/>
    <w:rsid w:val="00DE6E54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6BC9"/>
    <w:rsid w:val="00F26740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E6C77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CE1EE-2061-43E0-A8BA-72F802181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3</cp:revision>
  <cp:lastPrinted>2016-09-16T10:47:00Z</cp:lastPrinted>
  <dcterms:created xsi:type="dcterms:W3CDTF">2020-09-30T05:51:00Z</dcterms:created>
  <dcterms:modified xsi:type="dcterms:W3CDTF">2020-09-30T05:53:00Z</dcterms:modified>
</cp:coreProperties>
</file>